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63" w:rsidRPr="00D0361C" w:rsidRDefault="00BE5363" w:rsidP="00B17099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3342</w:t>
      </w:r>
    </w:p>
    <w:p w:rsidR="00BE5363" w:rsidRDefault="00BE5363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BE5363" w:rsidRDefault="00BE5363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BE5363" w:rsidRDefault="00BE5363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BE5363" w:rsidRDefault="00BE5363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BE5363" w:rsidRDefault="00BE5363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BE5363" w:rsidRDefault="00BE5363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E5363" w:rsidRDefault="00BE5363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E5363" w:rsidRPr="00292291" w:rsidRDefault="00BE5363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BE5363" w:rsidRPr="00292291" w:rsidRDefault="00BE5363" w:rsidP="008C4B5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ph/N/PE 6h,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BE5363" w:rsidRPr="00292291" w:rsidRDefault="00BE5363" w:rsidP="00B1709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BE5363" w:rsidRPr="00292291" w:rsidRDefault="00BE5363" w:rsidP="00B1709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E5363" w:rsidRPr="00292291" w:rsidRDefault="00BE5363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E5363" w:rsidRPr="00292291" w:rsidRDefault="00BE5363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BE5363" w:rsidRPr="006F32EF" w:rsidRDefault="00BE53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E5363" w:rsidRPr="006F32EF" w:rsidRDefault="00BE53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BE5363" w:rsidRDefault="00BE53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6F32EF" w:rsidRDefault="00BE536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BE5363" w:rsidRDefault="00BE5363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BE5363" w:rsidRDefault="00BE5363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BE5363" w:rsidRDefault="00BE5363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BE5363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E5363" w:rsidRPr="00292291" w:rsidRDefault="00BE536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BE5363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74D8"/>
    <w:rsid w:val="001D1E50"/>
    <w:rsid w:val="00255AD2"/>
    <w:rsid w:val="00276014"/>
    <w:rsid w:val="002812AC"/>
    <w:rsid w:val="00292291"/>
    <w:rsid w:val="00296868"/>
    <w:rsid w:val="002B2C11"/>
    <w:rsid w:val="002C7229"/>
    <w:rsid w:val="003915FC"/>
    <w:rsid w:val="003C4B0F"/>
    <w:rsid w:val="003E728E"/>
    <w:rsid w:val="00401D26"/>
    <w:rsid w:val="00425251"/>
    <w:rsid w:val="00477E98"/>
    <w:rsid w:val="004B0D61"/>
    <w:rsid w:val="004B1DA1"/>
    <w:rsid w:val="004C4609"/>
    <w:rsid w:val="004D1249"/>
    <w:rsid w:val="0050114A"/>
    <w:rsid w:val="00523BE8"/>
    <w:rsid w:val="0055283A"/>
    <w:rsid w:val="005758D7"/>
    <w:rsid w:val="005F7E98"/>
    <w:rsid w:val="006F32EF"/>
    <w:rsid w:val="00720EA2"/>
    <w:rsid w:val="00734290"/>
    <w:rsid w:val="00780A17"/>
    <w:rsid w:val="007C4842"/>
    <w:rsid w:val="00860688"/>
    <w:rsid w:val="008C4B56"/>
    <w:rsid w:val="00922C71"/>
    <w:rsid w:val="00930195"/>
    <w:rsid w:val="0093762D"/>
    <w:rsid w:val="009F647D"/>
    <w:rsid w:val="00A77376"/>
    <w:rsid w:val="00A87879"/>
    <w:rsid w:val="00B1008D"/>
    <w:rsid w:val="00B17099"/>
    <w:rsid w:val="00BE5363"/>
    <w:rsid w:val="00C820A9"/>
    <w:rsid w:val="00C91BA4"/>
    <w:rsid w:val="00CF07EB"/>
    <w:rsid w:val="00D0361C"/>
    <w:rsid w:val="00D71E76"/>
    <w:rsid w:val="00DB3B21"/>
    <w:rsid w:val="00DF73FA"/>
    <w:rsid w:val="00E214FF"/>
    <w:rsid w:val="00E54C5A"/>
    <w:rsid w:val="00EB6089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9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301</Words>
  <Characters>1778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2013-11-26T12:21:00Z</dcterms:created>
  <dcterms:modified xsi:type="dcterms:W3CDTF">2013-11-26T12:38:00Z</dcterms:modified>
</cp:coreProperties>
</file>